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17" w:rsidRDefault="00E35817"/>
    <w:p w:rsidR="00E35817" w:rsidRDefault="00E35817">
      <w:pPr>
        <w:rPr>
          <w:rFonts w:ascii="Times New Roman" w:hAnsi="Times New Roman"/>
          <w:b/>
          <w:sz w:val="28"/>
          <w:szCs w:val="28"/>
        </w:rPr>
      </w:pPr>
      <w:r w:rsidRPr="0085379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44.25pt;height:42.75pt;visibility:visible">
            <v:imagedata r:id="rId4" o:title=""/>
          </v:shape>
        </w:pict>
      </w:r>
      <w:r>
        <w:t xml:space="preserve">    </w:t>
      </w:r>
      <w:r w:rsidRPr="004171BF">
        <w:rPr>
          <w:rFonts w:ascii="Times New Roman" w:hAnsi="Times New Roman"/>
          <w:b/>
          <w:sz w:val="28"/>
          <w:szCs w:val="28"/>
        </w:rPr>
        <w:t xml:space="preserve">ÖZEL SAĞNAK İLKÖĞRETİM OKULU 2/B SINIFI  </w:t>
      </w:r>
    </w:p>
    <w:p w:rsidR="00E35817" w:rsidRDefault="00E35817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8.8pt;margin-top:206.65pt;width:153.2pt;height:83.45pt;z-index:251655680"/>
        </w:pict>
      </w:r>
      <w:r>
        <w:rPr>
          <w:noProof/>
          <w:lang w:eastAsia="tr-TR"/>
        </w:rPr>
        <w:pict>
          <v:shape id="_x0000_s1027" type="#_x0000_t16" style="position:absolute;margin-left:313.65pt;margin-top:75.65pt;width:128.7pt;height:32.15pt;z-index:251654656"/>
        </w:pict>
      </w:r>
      <w:r>
        <w:rPr>
          <w:noProof/>
          <w:lang w:eastAsia="tr-TR"/>
        </w:rPr>
        <w:pict>
          <v:shape id="_x0000_s1028" type="#_x0000_t16" style="position:absolute;margin-left:123.7pt;margin-top:71.05pt;width:141.7pt;height:59.75pt;z-index:251653632"/>
        </w:pict>
      </w:r>
      <w:r>
        <w:rPr>
          <w:noProof/>
          <w:lang w:eastAsia="tr-TR"/>
        </w:rPr>
        <w:pict>
          <v:shape id="_x0000_s1029" type="#_x0000_t16" style="position:absolute;margin-left:8.8pt;margin-top:64.15pt;width:65.9pt;height:66.65pt;z-index:251652608" strokeweight="1pt">
            <v:stroke dashstyle="dash"/>
            <v:shadow color="#868686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4171BF">
        <w:rPr>
          <w:rFonts w:ascii="Times New Roman" w:hAnsi="Times New Roman"/>
          <w:b/>
          <w:sz w:val="28"/>
          <w:szCs w:val="28"/>
        </w:rPr>
        <w:t xml:space="preserve">  GEOMETRİK CİSİMLERİN  YÜZLERİ VE İSİMLERİ                                                                   </w:t>
      </w:r>
    </w:p>
    <w:p w:rsidR="00E35817" w:rsidRPr="003E6358" w:rsidRDefault="00E35817" w:rsidP="001C6D59">
      <w:pPr>
        <w:rPr>
          <w:rFonts w:ascii="Comic Sans MS" w:hAnsi="Comic Sans MS"/>
        </w:rPr>
      </w:pPr>
      <w:r>
        <w:t xml:space="preserve">              </w:t>
      </w:r>
      <w:r w:rsidRPr="003E6358">
        <w:rPr>
          <w:rFonts w:ascii="Comic Sans MS" w:hAnsi="Comic Sans MS"/>
        </w:rPr>
        <w:t>Şekil ve cisimlerin yüzlerini boyayarak düzlemsel bölgeler oluşturunuz.</w:t>
      </w:r>
    </w:p>
    <w:p w:rsidR="00E35817" w:rsidRPr="001C6D59" w:rsidRDefault="00E35817" w:rsidP="001C6D59"/>
    <w:p w:rsidR="00E35817" w:rsidRPr="001C6D59" w:rsidRDefault="00E35817" w:rsidP="001C6D59"/>
    <w:p w:rsidR="00E35817" w:rsidRPr="001C6D59" w:rsidRDefault="00E35817" w:rsidP="001C6D59"/>
    <w:p w:rsidR="00E35817" w:rsidRPr="001C6D59" w:rsidRDefault="00E35817" w:rsidP="001C6D59"/>
    <w:p w:rsidR="00E35817" w:rsidRPr="001C6D59" w:rsidRDefault="00E35817" w:rsidP="001C6D59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82.15pt;margin-top:16.45pt;width:74.05pt;height:106.5pt;z-index:251658752"/>
        </w:pict>
      </w:r>
    </w:p>
    <w:p w:rsidR="00E35817" w:rsidRPr="001C6D59" w:rsidRDefault="00E35817" w:rsidP="001C6D59"/>
    <w:p w:rsidR="00E35817" w:rsidRPr="001C6D59" w:rsidRDefault="00E35817" w:rsidP="001C6D59"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1" type="#_x0000_t22" style="position:absolute;margin-left:337pt;margin-top:-43.45pt;width:68.1pt;height:155.05pt;rotation:90;z-index:251656704" fillcolor="#9bbb59" strokecolor="#9bbb59" strokeweight="10pt">
            <v:shadow color="#868686"/>
          </v:shape>
        </w:pict>
      </w:r>
    </w:p>
    <w:p w:rsidR="00E35817" w:rsidRPr="001C6D59" w:rsidRDefault="00E35817" w:rsidP="001C6D59"/>
    <w:p w:rsidR="00E35817" w:rsidRPr="001C6D59" w:rsidRDefault="00E35817" w:rsidP="001C6D59">
      <w:r>
        <w:rPr>
          <w:noProof/>
          <w:lang w:eastAsia="tr-TR"/>
        </w:rPr>
        <w:pict>
          <v:oval id="_x0000_s1032" style="position:absolute;margin-left:182.15pt;margin-top:21.15pt;width:74.05pt;height:7.15pt;z-index:251659776" fillcolor="#f79646" strokecolor="#f2f2f2" strokeweight="3pt">
            <v:shadow on="t" type="perspective" color="#974706" opacity=".5" offset="1pt" offset2="-1pt"/>
          </v:oval>
        </w:pict>
      </w:r>
    </w:p>
    <w:p w:rsidR="00E35817" w:rsidRPr="001C6D59" w:rsidRDefault="00E35817" w:rsidP="001C6D59"/>
    <w:p w:rsidR="00E35817" w:rsidRPr="001C6D59" w:rsidRDefault="00E35817" w:rsidP="001C6D59"/>
    <w:p w:rsidR="00E35817" w:rsidRDefault="00E35817" w:rsidP="001C6D59">
      <w:r>
        <w:rPr>
          <w:noProof/>
          <w:lang w:eastAsia="tr-TR"/>
        </w:rPr>
        <w:pict>
          <v:rect id="_x0000_s1033" style="position:absolute;margin-left:334.35pt;margin-top:2.3pt;width:75.05pt;height:67.4pt;z-index:251661824"/>
        </w:pict>
      </w:r>
      <w:r>
        <w:rPr>
          <w:noProof/>
          <w:lang w:eastAsia="tr-TR"/>
        </w:rPr>
        <w:pict>
          <v:rect id="_x0000_s1034" style="position:absolute;margin-left:3.45pt;margin-top:14.55pt;width:132.5pt;height:55.15pt;z-index:251657728"/>
        </w:pict>
      </w:r>
    </w:p>
    <w:p w:rsidR="00E35817" w:rsidRDefault="00E35817" w:rsidP="001C6D59">
      <w:r>
        <w:rPr>
          <w:noProof/>
          <w:lang w:eastAsia="tr-TR"/>
        </w:rPr>
        <w:pict>
          <v:shape id="_x0000_s1035" type="#_x0000_t5" style="position:absolute;margin-left:162pt;margin-top:5.9pt;width:137.1pt;height:34.45pt;z-index:251660800"/>
        </w:pict>
      </w:r>
    </w:p>
    <w:p w:rsidR="00E35817" w:rsidRDefault="00E35817" w:rsidP="006F5E28">
      <w:pPr>
        <w:tabs>
          <w:tab w:val="left" w:pos="6633"/>
        </w:tabs>
      </w:pPr>
      <w:r>
        <w:tab/>
      </w:r>
    </w:p>
    <w:p w:rsidR="00E35817" w:rsidRPr="006F5E28" w:rsidRDefault="00E35817" w:rsidP="006F5E28"/>
    <w:p w:rsidR="00E35817" w:rsidRPr="006F5E28" w:rsidRDefault="00E35817" w:rsidP="006F5E28">
      <w:r>
        <w:rPr>
          <w:noProof/>
          <w:lang w:eastAsia="tr-TR"/>
        </w:rPr>
        <w:pict>
          <v:oval id="_x0000_s1036" style="position:absolute;margin-left:256.2pt;margin-top:17.7pt;width:84.25pt;height:79.65pt;z-index:251662848"/>
        </w:pict>
      </w:r>
    </w:p>
    <w:p w:rsidR="00E35817" w:rsidRDefault="00E35817" w:rsidP="006F5E28">
      <w:r w:rsidRPr="00853792">
        <w:rPr>
          <w:noProof/>
          <w:lang w:eastAsia="tr-TR"/>
        </w:rPr>
        <w:pict>
          <v:shape id="0 Resim" o:spid="_x0000_i1026" type="#_x0000_t75" alt="12052011817.jpg" style="width:155.25pt;height:79.5pt;visibility:visible">
            <v:imagedata r:id="rId5" o:title=""/>
          </v:shape>
        </w:pict>
      </w:r>
    </w:p>
    <w:p w:rsidR="00E35817" w:rsidRDefault="00E35817" w:rsidP="003C096A">
      <w:pPr>
        <w:rPr>
          <w:rFonts w:ascii="Segoe UI" w:hAnsi="Segoe UI" w:cs="Segoe UI"/>
          <w:color w:val="2A2A2A"/>
          <w:sz w:val="20"/>
          <w:szCs w:val="20"/>
          <w:lang w:eastAsia="tr-TR"/>
        </w:rPr>
      </w:pPr>
      <w:r>
        <w:tab/>
        <w:t xml:space="preserve">    Bekir ÖZUZUN 2 / B  Sınıf Öğretmeni    </w:t>
      </w: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35817" w:rsidRPr="006F5E28" w:rsidRDefault="00E35817" w:rsidP="006F5E28">
      <w:pPr>
        <w:tabs>
          <w:tab w:val="left" w:pos="2574"/>
        </w:tabs>
      </w:pPr>
    </w:p>
    <w:sectPr w:rsidR="00E35817" w:rsidRPr="006F5E28" w:rsidSect="006E70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1BF"/>
    <w:rsid w:val="00020A18"/>
    <w:rsid w:val="000E62B2"/>
    <w:rsid w:val="00170ECF"/>
    <w:rsid w:val="001C6D59"/>
    <w:rsid w:val="003B2179"/>
    <w:rsid w:val="003C096A"/>
    <w:rsid w:val="003E6358"/>
    <w:rsid w:val="004171BF"/>
    <w:rsid w:val="00442ADA"/>
    <w:rsid w:val="006E7094"/>
    <w:rsid w:val="006F5E28"/>
    <w:rsid w:val="007E2F16"/>
    <w:rsid w:val="007F56CE"/>
    <w:rsid w:val="00853792"/>
    <w:rsid w:val="009B335E"/>
    <w:rsid w:val="00E3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C09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7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58</Words>
  <Characters>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edanur</cp:lastModifiedBy>
  <cp:revision>9</cp:revision>
  <cp:lastPrinted>2011-10-06T17:54:00Z</cp:lastPrinted>
  <dcterms:created xsi:type="dcterms:W3CDTF">2011-10-06T17:04:00Z</dcterms:created>
  <dcterms:modified xsi:type="dcterms:W3CDTF">2012-01-07T11:45:00Z</dcterms:modified>
</cp:coreProperties>
</file>